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DB" w:rsidRPr="00322361" w:rsidRDefault="008D52DB" w:rsidP="00C91B3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322361">
        <w:rPr>
          <w:rFonts w:ascii="Times New Roman" w:hAnsi="Times New Roman"/>
          <w:sz w:val="24"/>
          <w:szCs w:val="24"/>
          <w:lang w:eastAsia="ru-RU"/>
        </w:rPr>
        <w:t>Приложение 7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</w:t>
      </w:r>
    </w:p>
    <w:p w:rsidR="008D52DB" w:rsidRDefault="008D52DB" w:rsidP="008F691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22361">
        <w:rPr>
          <w:rFonts w:ascii="Times New Roman" w:hAnsi="Times New Roman"/>
          <w:sz w:val="24"/>
          <w:szCs w:val="24"/>
          <w:lang w:eastAsia="ru-RU"/>
        </w:rPr>
        <w:t xml:space="preserve">Оценка результатов реализации мер правового регулирования </w:t>
      </w:r>
      <w:r w:rsidRPr="00322361">
        <w:rPr>
          <w:rFonts w:ascii="Times New Roman" w:hAnsi="Times New Roman"/>
          <w:sz w:val="24"/>
          <w:szCs w:val="24"/>
          <w:lang w:eastAsia="ru-RU"/>
        </w:rPr>
        <w:br/>
        <w:t>в сфере реализации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2262"/>
        <w:gridCol w:w="1984"/>
        <w:gridCol w:w="1134"/>
        <w:gridCol w:w="1276"/>
        <w:gridCol w:w="2375"/>
      </w:tblGrid>
      <w:tr w:rsidR="008D52DB" w:rsidTr="0053368E">
        <w:tc>
          <w:tcPr>
            <w:tcW w:w="540" w:type="dxa"/>
            <w:vMerge w:val="restart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2262" w:type="dxa"/>
            <w:vMerge w:val="restart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984" w:type="dxa"/>
            <w:vMerge w:val="restart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меры </w:t>
            </w:r>
          </w:p>
        </w:tc>
        <w:tc>
          <w:tcPr>
            <w:tcW w:w="2410" w:type="dxa"/>
            <w:gridSpan w:val="2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реализации </w:t>
            </w:r>
          </w:p>
        </w:tc>
        <w:tc>
          <w:tcPr>
            <w:tcW w:w="2375" w:type="dxa"/>
            <w:vMerge w:val="restart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8D52DB" w:rsidTr="0053368E">
        <w:tc>
          <w:tcPr>
            <w:tcW w:w="540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2375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2DB" w:rsidTr="0053368E">
        <w:trPr>
          <w:trHeight w:val="4462"/>
        </w:trPr>
        <w:tc>
          <w:tcPr>
            <w:tcW w:w="540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2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Думы ЗАТО Северск от 2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«Об установлении количества                          и размера 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стипендий для сильнейших, особо одаренных юных спортсменов»</w:t>
            </w:r>
          </w:p>
        </w:tc>
        <w:tc>
          <w:tcPr>
            <w:tcW w:w="198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8D52DB" w:rsidRPr="00871976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устойчивого интереса к физической культуре и спорту как эффективному средству для профилактики правонарушений среди несовершеннолет-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них, выявление и поощрение сильнейших, особо одаренных юных спортсменов.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Установлено                      10 стипендий в размере 2000 руб. каждая.</w:t>
            </w:r>
          </w:p>
        </w:tc>
      </w:tr>
      <w:tr w:rsidR="008D52DB" w:rsidTr="0053368E">
        <w:tc>
          <w:tcPr>
            <w:tcW w:w="540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2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УМСП КиС Администрации ЗАТО Северск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.04.201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4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 выплате стипендии 10 сильнейшим, особо одаренным юным спортсменам</w:t>
            </w:r>
          </w:p>
        </w:tc>
        <w:tc>
          <w:tcPr>
            <w:tcW w:w="113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2DB" w:rsidTr="0053368E">
        <w:tc>
          <w:tcPr>
            <w:tcW w:w="540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2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Думы ЗАТО Северск от 2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Pr="00183F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/4 «Об установлении количества и размера стипендий лучшим спортсменам по олимпийским видам спорта»</w:t>
            </w:r>
          </w:p>
        </w:tc>
        <w:tc>
          <w:tcPr>
            <w:tcW w:w="1984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количество и размер стипендий</w:t>
            </w:r>
          </w:p>
        </w:tc>
        <w:tc>
          <w:tcPr>
            <w:tcW w:w="113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8D52DB" w:rsidRPr="00871976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 w:val="restart"/>
          </w:tcPr>
          <w:p w:rsidR="008D52DB" w:rsidRPr="0053368E" w:rsidRDefault="008D52DB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                          и материальная поддержка ведущих спортсменов и их стимулирование к новым спортивным достижениям.</w:t>
            </w:r>
          </w:p>
          <w:p w:rsidR="008D52DB" w:rsidRPr="0053368E" w:rsidRDefault="008D52DB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Установлено 2 стипендии в размере 10000 руб. каждая.</w:t>
            </w:r>
          </w:p>
        </w:tc>
      </w:tr>
      <w:tr w:rsidR="008D52DB" w:rsidTr="0053368E">
        <w:tc>
          <w:tcPr>
            <w:tcW w:w="540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2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 Администрации ЗАТО Северск                 «О назначении и выплате стипендий ЗАТО Северск лучшим спортсменам по олимпийским видам спорта» от 2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632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-р</w:t>
            </w:r>
          </w:p>
        </w:tc>
        <w:tc>
          <w:tcPr>
            <w:tcW w:w="1984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Определяется два лучших спортсмена по Олимпийским видам спорта                  к выплате им стипендии за высокие спортивные результаты</w:t>
            </w:r>
          </w:p>
        </w:tc>
        <w:tc>
          <w:tcPr>
            <w:tcW w:w="113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8D52DB" w:rsidRPr="00871976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  <w:vMerge/>
          </w:tcPr>
          <w:p w:rsidR="008D52DB" w:rsidRPr="0053368E" w:rsidRDefault="008D52DB" w:rsidP="0053368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52DB" w:rsidTr="0053368E">
        <w:tc>
          <w:tcPr>
            <w:tcW w:w="540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2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Распоряжение Администрации ЗАТО Северск 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от 2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322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-р «Об установлении на 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расходных обязательств по обеспечению условий для развития физической культуры и спорта на территории ЗАТО Северск»</w:t>
            </w:r>
          </w:p>
        </w:tc>
        <w:tc>
          <w:tcPr>
            <w:tcW w:w="1984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Долевое финансирование мероприятий по обеспечению условий для развития физической культуры и спорта, проводимых в рамках реализации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Закона Томской области от 13.12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.200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№ 314-ОЗ «О представлении субсидии местным бюджетам на обеспечение условий для развития физической культуры и массового спорта»  за счет средств бюджета ЗАТО Северск в объеме не менее 5% от суммы предоставляемой субсидии</w:t>
            </w:r>
          </w:p>
        </w:tc>
        <w:tc>
          <w:tcPr>
            <w:tcW w:w="1134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декабрь201</w:t>
            </w:r>
            <w:r w:rsidRPr="007C4A3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276" w:type="dxa"/>
          </w:tcPr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с января по декабрь</w:t>
            </w:r>
          </w:p>
          <w:p w:rsidR="008D52DB" w:rsidRPr="00F717FA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Pr="0087197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D52DB" w:rsidRPr="0053368E" w:rsidRDefault="008D52DB" w:rsidP="00533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2375" w:type="dxa"/>
          </w:tcPr>
          <w:p w:rsidR="008D52DB" w:rsidRPr="0053368E" w:rsidRDefault="008D52DB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368E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на территории ЗАТО Северск</w:t>
            </w:r>
          </w:p>
        </w:tc>
      </w:tr>
    </w:tbl>
    <w:p w:rsidR="008D52DB" w:rsidRDefault="008D52DB" w:rsidP="00B86659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Меры </w:t>
      </w:r>
      <w:r w:rsidRPr="00322361">
        <w:rPr>
          <w:rFonts w:ascii="Times New Roman" w:hAnsi="Times New Roman"/>
          <w:sz w:val="24"/>
          <w:szCs w:val="24"/>
          <w:lang w:eastAsia="ru-RU"/>
        </w:rPr>
        <w:t>правового регулирования в сфере реализации муниципальной программы</w:t>
      </w:r>
      <w:r>
        <w:rPr>
          <w:rFonts w:ascii="Times New Roman" w:hAnsi="Times New Roman"/>
          <w:sz w:val="24"/>
          <w:szCs w:val="24"/>
          <w:lang w:eastAsia="ru-RU"/>
        </w:rPr>
        <w:t>, запланированные на 2016 год, выполнены в полном объеме.</w:t>
      </w:r>
    </w:p>
    <w:p w:rsidR="008D52DB" w:rsidRPr="00322361" w:rsidRDefault="008D52DB" w:rsidP="00B8665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8"/>
        <w:gridCol w:w="702"/>
        <w:gridCol w:w="2030"/>
        <w:gridCol w:w="1850"/>
        <w:gridCol w:w="1036"/>
        <w:gridCol w:w="1036"/>
        <w:gridCol w:w="2343"/>
        <w:gridCol w:w="142"/>
      </w:tblGrid>
      <w:tr w:rsidR="008D52DB" w:rsidRPr="00322361" w:rsidTr="008F6910">
        <w:trPr>
          <w:trHeight w:val="15"/>
          <w:tblCellSpacing w:w="15" w:type="dxa"/>
        </w:trPr>
        <w:tc>
          <w:tcPr>
            <w:tcW w:w="113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2000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820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2313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  <w:tc>
          <w:tcPr>
            <w:tcW w:w="97" w:type="dxa"/>
            <w:vAlign w:val="center"/>
          </w:tcPr>
          <w:p w:rsidR="008D52DB" w:rsidRPr="00322361" w:rsidRDefault="008D52DB" w:rsidP="00416165">
            <w:pPr>
              <w:spacing w:after="0" w:line="240" w:lineRule="auto"/>
              <w:rPr>
                <w:rFonts w:ascii="Times New Roman" w:hAnsi="Times New Roman"/>
                <w:sz w:val="2"/>
                <w:szCs w:val="24"/>
                <w:lang w:eastAsia="ru-RU"/>
              </w:rPr>
            </w:pPr>
          </w:p>
        </w:tc>
      </w:tr>
    </w:tbl>
    <w:p w:rsidR="008D52DB" w:rsidRDefault="008D52DB"/>
    <w:p w:rsidR="008D52DB" w:rsidRDefault="008D52DB"/>
    <w:p w:rsidR="008D52DB" w:rsidRDefault="008D52DB"/>
    <w:p w:rsidR="008D52DB" w:rsidRDefault="008D52DB"/>
    <w:p w:rsidR="008D52DB" w:rsidRPr="00871976" w:rsidRDefault="008D52DB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1976">
        <w:rPr>
          <w:rFonts w:ascii="Times New Roman" w:hAnsi="Times New Roman"/>
          <w:sz w:val="24"/>
          <w:szCs w:val="24"/>
        </w:rPr>
        <w:t>Т.П.Бурыкин</w:t>
      </w:r>
    </w:p>
    <w:p w:rsidR="008D52DB" w:rsidRPr="00871976" w:rsidRDefault="008D52DB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1976">
        <w:rPr>
          <w:rFonts w:ascii="Times New Roman" w:hAnsi="Times New Roman"/>
          <w:sz w:val="24"/>
          <w:szCs w:val="24"/>
        </w:rPr>
        <w:t>78 51 22</w:t>
      </w:r>
    </w:p>
    <w:sectPr w:rsidR="008D52DB" w:rsidRPr="00871976" w:rsidSect="00992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D4B"/>
    <w:rsid w:val="00016162"/>
    <w:rsid w:val="0007455C"/>
    <w:rsid w:val="00183F21"/>
    <w:rsid w:val="002222B1"/>
    <w:rsid w:val="002B3D4B"/>
    <w:rsid w:val="00322361"/>
    <w:rsid w:val="003411F5"/>
    <w:rsid w:val="00383908"/>
    <w:rsid w:val="003840C1"/>
    <w:rsid w:val="00416165"/>
    <w:rsid w:val="004218FC"/>
    <w:rsid w:val="00424DF1"/>
    <w:rsid w:val="0053368E"/>
    <w:rsid w:val="00621D49"/>
    <w:rsid w:val="00682862"/>
    <w:rsid w:val="006A5EB9"/>
    <w:rsid w:val="006D620E"/>
    <w:rsid w:val="00711A69"/>
    <w:rsid w:val="0072223F"/>
    <w:rsid w:val="007C1551"/>
    <w:rsid w:val="007C4A36"/>
    <w:rsid w:val="007E6EC7"/>
    <w:rsid w:val="00871976"/>
    <w:rsid w:val="008D52DB"/>
    <w:rsid w:val="008F6910"/>
    <w:rsid w:val="0098659F"/>
    <w:rsid w:val="00992082"/>
    <w:rsid w:val="00B027F1"/>
    <w:rsid w:val="00B13B37"/>
    <w:rsid w:val="00B534CA"/>
    <w:rsid w:val="00B61536"/>
    <w:rsid w:val="00B86659"/>
    <w:rsid w:val="00BD47B2"/>
    <w:rsid w:val="00BD4A47"/>
    <w:rsid w:val="00C91B3A"/>
    <w:rsid w:val="00CC29D2"/>
    <w:rsid w:val="00E154CD"/>
    <w:rsid w:val="00F010A7"/>
    <w:rsid w:val="00F71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D620E"/>
    <w:rPr>
      <w:sz w:val="24"/>
      <w:szCs w:val="24"/>
    </w:rPr>
  </w:style>
  <w:style w:type="table" w:styleId="TableGrid">
    <w:name w:val="Table Grid"/>
    <w:basedOn w:val="TableNormal"/>
    <w:uiPriority w:val="99"/>
    <w:rsid w:val="008F691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349</TotalTime>
  <Pages>2</Pages>
  <Words>442</Words>
  <Characters>2521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Мизина Дарья Сергеевна</dc:creator>
  <cp:keywords/>
  <dc:description/>
  <cp:lastModifiedBy>User</cp:lastModifiedBy>
  <cp:revision>6</cp:revision>
  <cp:lastPrinted>2017-03-09T07:41:00Z</cp:lastPrinted>
  <dcterms:created xsi:type="dcterms:W3CDTF">2016-02-14T09:09:00Z</dcterms:created>
  <dcterms:modified xsi:type="dcterms:W3CDTF">2017-03-09T07:47:00Z</dcterms:modified>
</cp:coreProperties>
</file>